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7DFC9" w14:textId="3114E4F6" w:rsidR="001426FE" w:rsidRDefault="008337C0" w:rsidP="00D512DD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144C42">
        <w:rPr>
          <w:sz w:val="64"/>
          <w:szCs w:val="64"/>
        </w:rPr>
        <w:t xml:space="preserve">Starter </w:t>
      </w:r>
      <w:r>
        <w:rPr>
          <w:sz w:val="64"/>
          <w:szCs w:val="64"/>
        </w:rPr>
        <w:t>t</w:t>
      </w:r>
      <w:r w:rsidRPr="00144C42">
        <w:rPr>
          <w:sz w:val="64"/>
          <w:szCs w:val="64"/>
        </w:rPr>
        <w:t>ask</w:t>
      </w:r>
    </w:p>
    <w:p w14:paraId="09A06BF7" w14:textId="77777777" w:rsidR="00D512DD" w:rsidRPr="00D512DD" w:rsidRDefault="00D512DD" w:rsidP="00D512DD"/>
    <w:tbl>
      <w:tblPr>
        <w:tblStyle w:val="TableGrid1"/>
        <w:tblW w:w="15735" w:type="dxa"/>
        <w:tblInd w:w="-856" w:type="dxa"/>
        <w:tblLook w:val="04A0" w:firstRow="1" w:lastRow="0" w:firstColumn="1" w:lastColumn="0" w:noHBand="0" w:noVBand="1"/>
      </w:tblPr>
      <w:tblGrid>
        <w:gridCol w:w="2205"/>
        <w:gridCol w:w="2807"/>
        <w:gridCol w:w="3082"/>
        <w:gridCol w:w="2678"/>
        <w:gridCol w:w="2683"/>
        <w:gridCol w:w="2280"/>
      </w:tblGrid>
      <w:tr w:rsidR="00254357" w:rsidRPr="008239D3" w14:paraId="469C7F5C" w14:textId="77777777" w:rsidTr="00A37074">
        <w:trPr>
          <w:trHeight w:val="1896"/>
        </w:trPr>
        <w:tc>
          <w:tcPr>
            <w:tcW w:w="2205" w:type="dxa"/>
          </w:tcPr>
          <w:p w14:paraId="75010020" w14:textId="77777777" w:rsidR="00254357" w:rsidRPr="008239D3" w:rsidRDefault="00254357" w:rsidP="00254357">
            <w:pPr>
              <w:spacing w:after="160" w:line="259" w:lineRule="auto"/>
            </w:pPr>
          </w:p>
        </w:tc>
        <w:tc>
          <w:tcPr>
            <w:tcW w:w="2807" w:type="dxa"/>
          </w:tcPr>
          <w:p w14:paraId="7D1A00E6" w14:textId="24BEEA3B" w:rsidR="00254357" w:rsidRPr="00292B89" w:rsidRDefault="00254357" w:rsidP="00254357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9744" behindDoc="1" locked="0" layoutInCell="1" allowOverlap="1" wp14:anchorId="4B2CA449" wp14:editId="31C6A6F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151765</wp:posOffset>
                  </wp:positionV>
                  <wp:extent cx="1009650" cy="883285"/>
                  <wp:effectExtent l="0" t="0" r="0" b="0"/>
                  <wp:wrapSquare wrapText="bothSides"/>
                  <wp:docPr id="4" name="Picture 4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82" w:type="dxa"/>
          </w:tcPr>
          <w:p w14:paraId="69A17DF9" w14:textId="312EC36A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0768" behindDoc="1" locked="0" layoutInCell="1" allowOverlap="1" wp14:anchorId="6A0B930B" wp14:editId="57F6BD1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218440</wp:posOffset>
                  </wp:positionV>
                  <wp:extent cx="1419225" cy="695894"/>
                  <wp:effectExtent l="0" t="0" r="0" b="9525"/>
                  <wp:wrapNone/>
                  <wp:docPr id="16" name="Picture 16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695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8" w:type="dxa"/>
          </w:tcPr>
          <w:p w14:paraId="736AB490" w14:textId="04AE6388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312D0BE2" wp14:editId="27EE6395">
                  <wp:simplePos x="0" y="0"/>
                  <wp:positionH relativeFrom="column">
                    <wp:posOffset>479425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11" name="Picture 11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975" cy="1045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83" w:type="dxa"/>
          </w:tcPr>
          <w:p w14:paraId="5F9DE2DC" w14:textId="609D0703" w:rsidR="00254357" w:rsidRPr="008239D3" w:rsidRDefault="00254357" w:rsidP="00254357">
            <w:pPr>
              <w:spacing w:after="160" w:line="259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0322F036" wp14:editId="5C2739A0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106045</wp:posOffset>
                  </wp:positionV>
                  <wp:extent cx="1057275" cy="946108"/>
                  <wp:effectExtent l="0" t="0" r="0" b="6985"/>
                  <wp:wrapNone/>
                  <wp:docPr id="12" name="Picture 12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4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80" w:type="dxa"/>
          </w:tcPr>
          <w:p w14:paraId="4D72A5B3" w14:textId="76E9B3A3" w:rsidR="00D512DD" w:rsidRDefault="00BA10CA" w:rsidP="00D512DD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4B637D6E" wp14:editId="61633FF0">
                  <wp:simplePos x="0" y="0"/>
                  <wp:positionH relativeFrom="margin">
                    <wp:posOffset>134620</wp:posOffset>
                  </wp:positionH>
                  <wp:positionV relativeFrom="paragraph">
                    <wp:posOffset>138430</wp:posOffset>
                  </wp:positionV>
                  <wp:extent cx="1040130" cy="918845"/>
                  <wp:effectExtent l="0" t="0" r="1270" b="0"/>
                  <wp:wrapNone/>
                  <wp:docPr id="1" name="Picture 1" descr="A simple illustration of a compound 3D shape, made from two cuboids. The cuboids are arranged to form a 3D shape with an L-shaped cross-se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simple illustration of a compound 3D shape, made from two cuboids. The cuboids are arranged to form a 3D shape with an L-shaped cross-section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91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512DD">
              <w:rPr>
                <w:noProof/>
              </w:rPr>
              <w:t xml:space="preserve">     </w:t>
            </w:r>
          </w:p>
          <w:p w14:paraId="0A5A55DC" w14:textId="508288C9" w:rsidR="00254357" w:rsidRPr="008239D3" w:rsidRDefault="00254357" w:rsidP="00D512DD">
            <w:pPr>
              <w:rPr>
                <w:noProof/>
              </w:rPr>
            </w:pPr>
          </w:p>
        </w:tc>
      </w:tr>
      <w:tr w:rsidR="008239D3" w:rsidRPr="008239D3" w14:paraId="427D3810" w14:textId="77777777" w:rsidTr="003121C5">
        <w:trPr>
          <w:trHeight w:val="350"/>
        </w:trPr>
        <w:tc>
          <w:tcPr>
            <w:tcW w:w="2205" w:type="dxa"/>
          </w:tcPr>
          <w:p w14:paraId="7CCECD3A" w14:textId="77777777" w:rsidR="008239D3" w:rsidRPr="008239D3" w:rsidRDefault="008239D3" w:rsidP="00C254EB">
            <w:pPr>
              <w:spacing w:after="160" w:line="259" w:lineRule="auto"/>
            </w:pPr>
            <w:r w:rsidRPr="008239D3">
              <w:t>Name of 3D shape</w:t>
            </w:r>
          </w:p>
          <w:p w14:paraId="471F2663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111075A4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3F7DC79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575F5388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7F147A85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4FAD32A8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4854733" w14:textId="77777777" w:rsidTr="003121C5">
        <w:trPr>
          <w:trHeight w:val="366"/>
        </w:trPr>
        <w:tc>
          <w:tcPr>
            <w:tcW w:w="2205" w:type="dxa"/>
          </w:tcPr>
          <w:p w14:paraId="58DCA044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faces</w:t>
            </w:r>
          </w:p>
          <w:p w14:paraId="69387B6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36E3B12E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58110E79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21650CDA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3CAAD95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015FD544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24B5635" w14:textId="77777777" w:rsidTr="003121C5">
        <w:trPr>
          <w:trHeight w:val="350"/>
        </w:trPr>
        <w:tc>
          <w:tcPr>
            <w:tcW w:w="2205" w:type="dxa"/>
          </w:tcPr>
          <w:p w14:paraId="180963E5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vertices</w:t>
            </w:r>
          </w:p>
          <w:p w14:paraId="2281C730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67C34B7C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4A33C616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3F43255D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0DFD45C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486B2A87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56003A7" w14:textId="77777777" w:rsidTr="003121C5">
        <w:trPr>
          <w:trHeight w:val="350"/>
        </w:trPr>
        <w:tc>
          <w:tcPr>
            <w:tcW w:w="2205" w:type="dxa"/>
          </w:tcPr>
          <w:p w14:paraId="2F370EF0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edges</w:t>
            </w:r>
          </w:p>
          <w:p w14:paraId="641DAC30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616398F5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44EFE1F2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41BBCCD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5CAD47D7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7EA9DBBE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0F06CBDE" w14:textId="77777777" w:rsidTr="002D4642">
        <w:trPr>
          <w:trHeight w:val="1335"/>
        </w:trPr>
        <w:tc>
          <w:tcPr>
            <w:tcW w:w="2205" w:type="dxa"/>
          </w:tcPr>
          <w:p w14:paraId="3ECDE2F8" w14:textId="797ABB8F" w:rsidR="00A37074" w:rsidRPr="008239D3" w:rsidRDefault="00D512DD" w:rsidP="00A37074">
            <w:pPr>
              <w:spacing w:after="160" w:line="259" w:lineRule="auto"/>
            </w:pPr>
            <w:r w:rsidRPr="00D512DD">
              <w:t>Sketch the cross-section of the shape</w:t>
            </w:r>
          </w:p>
        </w:tc>
        <w:tc>
          <w:tcPr>
            <w:tcW w:w="2807" w:type="dxa"/>
          </w:tcPr>
          <w:p w14:paraId="7B892BDE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5864D37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2F10703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24ACCEFC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148D6275" w14:textId="77777777" w:rsidR="008239D3" w:rsidRPr="008239D3" w:rsidRDefault="008239D3" w:rsidP="008239D3">
            <w:pPr>
              <w:spacing w:after="160" w:line="259" w:lineRule="auto"/>
            </w:pPr>
          </w:p>
        </w:tc>
      </w:tr>
    </w:tbl>
    <w:p w14:paraId="4C85D5FC" w14:textId="77777777" w:rsidR="00A37074" w:rsidRPr="00D512DD" w:rsidRDefault="00A37074" w:rsidP="00D512DD">
      <w:pPr>
        <w:spacing w:after="0"/>
        <w:rPr>
          <w:b/>
          <w:bCs/>
          <w:color w:val="4472C4" w:themeColor="accent1"/>
          <w:sz w:val="2"/>
          <w:szCs w:val="2"/>
        </w:rPr>
      </w:pPr>
    </w:p>
    <w:sectPr w:rsidR="00A37074" w:rsidRPr="00D512DD" w:rsidSect="00254357">
      <w:headerReference w:type="default" r:id="rId16"/>
      <w:footerReference w:type="default" r:id="rId17"/>
      <w:pgSz w:w="16840" w:h="11900" w:orient="landscape"/>
      <w:pgMar w:top="539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CFD2" w14:textId="77777777" w:rsidR="002B0776" w:rsidRDefault="002B0776" w:rsidP="00F96C86">
      <w:r>
        <w:separator/>
      </w:r>
    </w:p>
  </w:endnote>
  <w:endnote w:type="continuationSeparator" w:id="0">
    <w:p w14:paraId="1364084E" w14:textId="77777777" w:rsidR="002B0776" w:rsidRDefault="002B077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56A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5261" w14:textId="77777777" w:rsidR="002B0776" w:rsidRDefault="002B0776" w:rsidP="00F96C86">
      <w:r>
        <w:separator/>
      </w:r>
    </w:p>
  </w:footnote>
  <w:footnote w:type="continuationSeparator" w:id="0">
    <w:p w14:paraId="7CE2FB74" w14:textId="77777777" w:rsidR="002B0776" w:rsidRDefault="002B077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72B48" w14:textId="4A7C617F" w:rsidR="00176D46" w:rsidRPr="002335F6" w:rsidRDefault="004534F2" w:rsidP="00A37074">
    <w:pPr>
      <w:pStyle w:val="Header"/>
      <w:tabs>
        <w:tab w:val="center" w:pos="7779"/>
        <w:tab w:val="right" w:pos="14118"/>
      </w:tabs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1FF6907" wp14:editId="5E6CF953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A5BF72" wp14:editId="12AE272C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E2183A6" wp14:editId="26C447C8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5" name="Picture 15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9D3"/>
    <w:rsid w:val="00007622"/>
    <w:rsid w:val="00021D16"/>
    <w:rsid w:val="00023C3F"/>
    <w:rsid w:val="00026485"/>
    <w:rsid w:val="000407F1"/>
    <w:rsid w:val="00040DC4"/>
    <w:rsid w:val="00052590"/>
    <w:rsid w:val="00066F19"/>
    <w:rsid w:val="00071591"/>
    <w:rsid w:val="00080588"/>
    <w:rsid w:val="00097260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2FAC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0332"/>
    <w:rsid w:val="00254357"/>
    <w:rsid w:val="00254534"/>
    <w:rsid w:val="0025651C"/>
    <w:rsid w:val="00264E53"/>
    <w:rsid w:val="00292B89"/>
    <w:rsid w:val="002B0776"/>
    <w:rsid w:val="002C04E8"/>
    <w:rsid w:val="002C0660"/>
    <w:rsid w:val="002C26DC"/>
    <w:rsid w:val="002C64D2"/>
    <w:rsid w:val="002D2996"/>
    <w:rsid w:val="002D420D"/>
    <w:rsid w:val="002D4642"/>
    <w:rsid w:val="002E1913"/>
    <w:rsid w:val="002E59BD"/>
    <w:rsid w:val="00301EA6"/>
    <w:rsid w:val="003121C5"/>
    <w:rsid w:val="003413AD"/>
    <w:rsid w:val="00354349"/>
    <w:rsid w:val="00355B2D"/>
    <w:rsid w:val="0035607E"/>
    <w:rsid w:val="00356C3B"/>
    <w:rsid w:val="00380DFE"/>
    <w:rsid w:val="00382574"/>
    <w:rsid w:val="00384985"/>
    <w:rsid w:val="00386BCD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33B6B"/>
    <w:rsid w:val="005445CC"/>
    <w:rsid w:val="00551BA9"/>
    <w:rsid w:val="00555A91"/>
    <w:rsid w:val="00555F62"/>
    <w:rsid w:val="0058056B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0435"/>
    <w:rsid w:val="007C2BB7"/>
    <w:rsid w:val="007D13E0"/>
    <w:rsid w:val="007D556D"/>
    <w:rsid w:val="007D7C49"/>
    <w:rsid w:val="007E456E"/>
    <w:rsid w:val="0080250B"/>
    <w:rsid w:val="008239D3"/>
    <w:rsid w:val="008337C0"/>
    <w:rsid w:val="00844F9E"/>
    <w:rsid w:val="00845EA0"/>
    <w:rsid w:val="008519DA"/>
    <w:rsid w:val="00863F84"/>
    <w:rsid w:val="00877784"/>
    <w:rsid w:val="00880240"/>
    <w:rsid w:val="008820B8"/>
    <w:rsid w:val="008851AA"/>
    <w:rsid w:val="00887021"/>
    <w:rsid w:val="00890163"/>
    <w:rsid w:val="00893EC9"/>
    <w:rsid w:val="00895547"/>
    <w:rsid w:val="008A555A"/>
    <w:rsid w:val="008A7C51"/>
    <w:rsid w:val="008B268B"/>
    <w:rsid w:val="008B7F94"/>
    <w:rsid w:val="008D7394"/>
    <w:rsid w:val="008D782B"/>
    <w:rsid w:val="008E049E"/>
    <w:rsid w:val="008E497A"/>
    <w:rsid w:val="0090114C"/>
    <w:rsid w:val="00907E6E"/>
    <w:rsid w:val="00923BF3"/>
    <w:rsid w:val="00930563"/>
    <w:rsid w:val="009429D8"/>
    <w:rsid w:val="00960685"/>
    <w:rsid w:val="00961F4B"/>
    <w:rsid w:val="00970CA2"/>
    <w:rsid w:val="00976EF7"/>
    <w:rsid w:val="00977797"/>
    <w:rsid w:val="00991B5F"/>
    <w:rsid w:val="009A2CFF"/>
    <w:rsid w:val="009C5D3E"/>
    <w:rsid w:val="009D4119"/>
    <w:rsid w:val="00A27253"/>
    <w:rsid w:val="00A348E4"/>
    <w:rsid w:val="00A37074"/>
    <w:rsid w:val="00A50028"/>
    <w:rsid w:val="00A5524C"/>
    <w:rsid w:val="00A7145E"/>
    <w:rsid w:val="00A727CA"/>
    <w:rsid w:val="00A80C9C"/>
    <w:rsid w:val="00A8203E"/>
    <w:rsid w:val="00A8261F"/>
    <w:rsid w:val="00A84566"/>
    <w:rsid w:val="00A96171"/>
    <w:rsid w:val="00AC072E"/>
    <w:rsid w:val="00AD1405"/>
    <w:rsid w:val="00AD20F9"/>
    <w:rsid w:val="00AD2C72"/>
    <w:rsid w:val="00AE0BFE"/>
    <w:rsid w:val="00AE4959"/>
    <w:rsid w:val="00B040C6"/>
    <w:rsid w:val="00B24982"/>
    <w:rsid w:val="00B268B7"/>
    <w:rsid w:val="00B30495"/>
    <w:rsid w:val="00B76298"/>
    <w:rsid w:val="00B80A3F"/>
    <w:rsid w:val="00B95FDB"/>
    <w:rsid w:val="00B970F8"/>
    <w:rsid w:val="00BA10CA"/>
    <w:rsid w:val="00BA33D5"/>
    <w:rsid w:val="00BA5073"/>
    <w:rsid w:val="00BC3620"/>
    <w:rsid w:val="00BC73E7"/>
    <w:rsid w:val="00BE03CE"/>
    <w:rsid w:val="00BF6268"/>
    <w:rsid w:val="00BF6E23"/>
    <w:rsid w:val="00C254EB"/>
    <w:rsid w:val="00C26896"/>
    <w:rsid w:val="00C327F1"/>
    <w:rsid w:val="00C44410"/>
    <w:rsid w:val="00C44953"/>
    <w:rsid w:val="00C45DED"/>
    <w:rsid w:val="00C73137"/>
    <w:rsid w:val="00C7505C"/>
    <w:rsid w:val="00C91A7E"/>
    <w:rsid w:val="00CB15B5"/>
    <w:rsid w:val="00CB5D5A"/>
    <w:rsid w:val="00CD0B85"/>
    <w:rsid w:val="00CD734D"/>
    <w:rsid w:val="00CF070A"/>
    <w:rsid w:val="00D06668"/>
    <w:rsid w:val="00D11E60"/>
    <w:rsid w:val="00D37AB0"/>
    <w:rsid w:val="00D43B61"/>
    <w:rsid w:val="00D447ED"/>
    <w:rsid w:val="00D45259"/>
    <w:rsid w:val="00D503D6"/>
    <w:rsid w:val="00D512DD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6368C"/>
    <w:rsid w:val="00E72648"/>
    <w:rsid w:val="00E73E97"/>
    <w:rsid w:val="00E76204"/>
    <w:rsid w:val="00E86247"/>
    <w:rsid w:val="00EA134B"/>
    <w:rsid w:val="00EB1425"/>
    <w:rsid w:val="00EB313C"/>
    <w:rsid w:val="00ED4A06"/>
    <w:rsid w:val="00EE326E"/>
    <w:rsid w:val="00EE34A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4F77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19DF98"/>
  <w15:docId w15:val="{36796EEF-9DFF-4307-989B-9E28C57D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8239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14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5</cp:revision>
  <cp:lastPrinted>2021-03-09T11:45:00Z</cp:lastPrinted>
  <dcterms:created xsi:type="dcterms:W3CDTF">2023-04-06T16:36:00Z</dcterms:created>
  <dcterms:modified xsi:type="dcterms:W3CDTF">2023-04-24T13:11:00Z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